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1227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61D12274" w14:textId="77777777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2272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2273" w14:textId="77777777" w:rsidR="00C44B8B" w:rsidRPr="0073526A" w:rsidRDefault="00FA3009" w:rsidP="009D32B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3009">
              <w:rPr>
                <w:b/>
                <w:sz w:val="26"/>
                <w:szCs w:val="26"/>
                <w:lang w:val="en-US"/>
              </w:rPr>
              <w:t>203B</w:t>
            </w:r>
            <w:r w:rsidR="0073526A">
              <w:rPr>
                <w:b/>
                <w:sz w:val="26"/>
                <w:szCs w:val="26"/>
                <w:lang w:val="en-US"/>
              </w:rPr>
              <w:t>_</w:t>
            </w:r>
            <w:r w:rsidR="0073526A">
              <w:rPr>
                <w:b/>
                <w:sz w:val="26"/>
                <w:szCs w:val="26"/>
              </w:rPr>
              <w:t>194</w:t>
            </w:r>
          </w:p>
        </w:tc>
      </w:tr>
      <w:tr w:rsidR="00C44B8B" w14:paraId="61D12277" w14:textId="77777777" w:rsidTr="00CA1F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22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2276" w14:textId="77777777" w:rsidR="00C44B8B" w:rsidRPr="001C5218" w:rsidRDefault="001C5218" w:rsidP="006D53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1274F3">
              <w:rPr>
                <w:b/>
                <w:sz w:val="26"/>
                <w:szCs w:val="26"/>
                <w:lang w:val="en-US"/>
              </w:rPr>
              <w:t>2101874 </w:t>
            </w:r>
          </w:p>
        </w:tc>
      </w:tr>
    </w:tbl>
    <w:p w14:paraId="4DBEB742" w14:textId="3E5E0FE5" w:rsidR="00665E69" w:rsidRDefault="00665E69" w:rsidP="00665E69">
      <w:pPr>
        <w:spacing w:line="276" w:lineRule="auto"/>
        <w:ind w:right="-1"/>
        <w:jc w:val="right"/>
        <w:rPr>
          <w:sz w:val="26"/>
          <w:szCs w:val="26"/>
        </w:rPr>
      </w:pPr>
      <w:r w:rsidRPr="00665E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Первый заместитель </w:t>
      </w:r>
    </w:p>
    <w:p w14:paraId="288940D6" w14:textId="77777777" w:rsidR="00665E69" w:rsidRDefault="00665E69" w:rsidP="00665E6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директора – главный инженер</w:t>
      </w:r>
    </w:p>
    <w:p w14:paraId="34890DC3" w14:textId="77777777" w:rsidR="00665E69" w:rsidRDefault="00665E69" w:rsidP="00665E6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/Бурков А.А. </w:t>
      </w:r>
    </w:p>
    <w:p w14:paraId="08E1B847" w14:textId="77777777" w:rsidR="00665E69" w:rsidRDefault="00665E69" w:rsidP="00665E69">
      <w:pPr>
        <w:pStyle w:val="2"/>
        <w:numPr>
          <w:ilvl w:val="0"/>
          <w:numId w:val="0"/>
        </w:numPr>
        <w:tabs>
          <w:tab w:val="left" w:pos="708"/>
        </w:tabs>
        <w:spacing w:after="120"/>
        <w:ind w:left="57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“_______” ___________________ 20_____ г.</w:t>
      </w:r>
    </w:p>
    <w:p w14:paraId="61D1227D" w14:textId="07CC900B" w:rsidR="00C44B8B" w:rsidRPr="00CB6078" w:rsidRDefault="00C44B8B" w:rsidP="00665E69">
      <w:pPr>
        <w:spacing w:line="276" w:lineRule="auto"/>
        <w:ind w:right="-1"/>
        <w:jc w:val="left"/>
      </w:pPr>
    </w:p>
    <w:p w14:paraId="61D1227E" w14:textId="77777777" w:rsidR="00C44B8B" w:rsidRPr="00CB6078" w:rsidRDefault="00C44B8B" w:rsidP="00C44B8B"/>
    <w:p w14:paraId="61D1227F" w14:textId="77777777" w:rsidR="00C44B8B" w:rsidRPr="00CB6078" w:rsidRDefault="00C44B8B" w:rsidP="00C44B8B"/>
    <w:p w14:paraId="61D1228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1D12281" w14:textId="77777777" w:rsidR="00612811" w:rsidRPr="00CA1FF3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CA1FF3">
        <w:rPr>
          <w:b/>
          <w:sz w:val="26"/>
          <w:szCs w:val="26"/>
        </w:rPr>
        <w:t>комплект</w:t>
      </w:r>
      <w:r w:rsidR="00605FE0">
        <w:rPr>
          <w:b/>
          <w:sz w:val="26"/>
          <w:szCs w:val="26"/>
        </w:rPr>
        <w:t>а</w:t>
      </w:r>
      <w:r w:rsidR="00CA1FF3">
        <w:rPr>
          <w:b/>
          <w:sz w:val="26"/>
          <w:szCs w:val="26"/>
        </w:rPr>
        <w:t xml:space="preserve"> метизов для опоры</w:t>
      </w:r>
      <w:r w:rsidR="00CA1FF3" w:rsidRPr="00C63E30">
        <w:rPr>
          <w:rFonts w:ascii="Arial" w:hAnsi="Arial" w:cs="Arial"/>
          <w:color w:val="000000"/>
          <w:sz w:val="18"/>
          <w:szCs w:val="18"/>
        </w:rPr>
        <w:t xml:space="preserve"> </w:t>
      </w:r>
      <w:r w:rsidR="00A826EB">
        <w:rPr>
          <w:b/>
          <w:color w:val="000000"/>
          <w:sz w:val="24"/>
          <w:szCs w:val="24"/>
        </w:rPr>
        <w:t xml:space="preserve">СК </w:t>
      </w:r>
      <w:r w:rsidR="001C5218">
        <w:rPr>
          <w:b/>
          <w:color w:val="000000"/>
          <w:sz w:val="24"/>
          <w:szCs w:val="24"/>
        </w:rPr>
        <w:t>22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605FE0">
        <w:rPr>
          <w:b/>
          <w:sz w:val="26"/>
          <w:szCs w:val="26"/>
          <w:u w:val="single"/>
        </w:rPr>
        <w:t>203</w:t>
      </w:r>
      <w:r w:rsidR="00D463B4" w:rsidRPr="00605FE0">
        <w:rPr>
          <w:b/>
          <w:sz w:val="26"/>
          <w:szCs w:val="26"/>
          <w:u w:val="single"/>
        </w:rPr>
        <w:t>В</w:t>
      </w:r>
    </w:p>
    <w:p w14:paraId="61D1228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1D1228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1D12284" w14:textId="77777777" w:rsidR="004F4E9E" w:rsidRPr="00605FE0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605FE0">
        <w:rPr>
          <w:sz w:val="24"/>
          <w:szCs w:val="24"/>
        </w:rPr>
        <w:t xml:space="preserve">Технические требования, </w:t>
      </w:r>
      <w:r w:rsidR="001C5218" w:rsidRPr="00605FE0">
        <w:rPr>
          <w:sz w:val="24"/>
          <w:szCs w:val="24"/>
        </w:rPr>
        <w:t xml:space="preserve">комплектация, </w:t>
      </w:r>
      <w:r w:rsidRPr="00605FE0">
        <w:rPr>
          <w:sz w:val="24"/>
          <w:szCs w:val="24"/>
        </w:rPr>
        <w:t xml:space="preserve">характеристики </w:t>
      </w:r>
      <w:r w:rsidR="006D5379" w:rsidRPr="00605FE0">
        <w:rPr>
          <w:sz w:val="24"/>
          <w:szCs w:val="24"/>
        </w:rPr>
        <w:t>комплекта метизов для опоры</w:t>
      </w:r>
      <w:r w:rsidR="006D5379" w:rsidRPr="00605FE0">
        <w:rPr>
          <w:rFonts w:ascii="Arial" w:hAnsi="Arial" w:cs="Arial"/>
          <w:color w:val="000000"/>
          <w:sz w:val="24"/>
          <w:szCs w:val="24"/>
        </w:rPr>
        <w:t xml:space="preserve"> </w:t>
      </w:r>
      <w:r w:rsidR="00605FE0">
        <w:rPr>
          <w:rFonts w:ascii="Arial" w:hAnsi="Arial" w:cs="Arial"/>
          <w:color w:val="000000"/>
          <w:sz w:val="24"/>
          <w:szCs w:val="24"/>
        </w:rPr>
        <w:t xml:space="preserve">       </w:t>
      </w:r>
      <w:r w:rsidR="001C5218" w:rsidRPr="00605FE0">
        <w:rPr>
          <w:color w:val="000000"/>
          <w:sz w:val="24"/>
          <w:szCs w:val="24"/>
        </w:rPr>
        <w:t>СК</w:t>
      </w:r>
      <w:r w:rsidR="00A826EB">
        <w:rPr>
          <w:color w:val="000000"/>
          <w:sz w:val="24"/>
          <w:szCs w:val="24"/>
        </w:rPr>
        <w:t> </w:t>
      </w:r>
      <w:r w:rsidR="001C5218" w:rsidRPr="00605FE0">
        <w:rPr>
          <w:color w:val="000000"/>
          <w:sz w:val="24"/>
          <w:szCs w:val="24"/>
        </w:rPr>
        <w:t>22</w:t>
      </w:r>
      <w:r w:rsidR="006D5379" w:rsidRPr="00605FE0">
        <w:rPr>
          <w:rFonts w:ascii="Arial" w:hAnsi="Arial" w:cs="Arial"/>
          <w:color w:val="000000"/>
          <w:sz w:val="24"/>
          <w:szCs w:val="24"/>
        </w:rPr>
        <w:t> </w:t>
      </w:r>
      <w:r w:rsidR="004F4E9E" w:rsidRPr="00605FE0">
        <w:rPr>
          <w:sz w:val="24"/>
          <w:szCs w:val="24"/>
        </w:rPr>
        <w:t xml:space="preserve">должны соответствовать </w:t>
      </w:r>
      <w:r w:rsidR="006D5379" w:rsidRPr="00605FE0">
        <w:rPr>
          <w:sz w:val="24"/>
          <w:szCs w:val="24"/>
        </w:rPr>
        <w:t xml:space="preserve">типовым чертежам в соответствии с таблицей. </w:t>
      </w:r>
    </w:p>
    <w:p w14:paraId="61D12285" w14:textId="77777777" w:rsidR="006D5379" w:rsidRPr="00605FE0" w:rsidRDefault="00906CEE" w:rsidP="00605FE0">
      <w:pPr>
        <w:pStyle w:val="ad"/>
        <w:tabs>
          <w:tab w:val="left" w:pos="1134"/>
        </w:tabs>
        <w:ind w:left="142" w:hanging="709"/>
        <w:jc w:val="right"/>
        <w:rPr>
          <w:sz w:val="24"/>
          <w:szCs w:val="24"/>
        </w:rPr>
      </w:pPr>
      <w:r w:rsidRPr="00605FE0">
        <w:rPr>
          <w:sz w:val="24"/>
          <w:szCs w:val="24"/>
        </w:rPr>
        <w:t xml:space="preserve">Таблица. </w:t>
      </w:r>
      <w:r w:rsidR="001C5218" w:rsidRPr="00605FE0">
        <w:rPr>
          <w:sz w:val="24"/>
          <w:szCs w:val="24"/>
        </w:rPr>
        <w:t>СК 22</w:t>
      </w:r>
      <w:r w:rsidR="006D5379" w:rsidRPr="00605FE0">
        <w:rPr>
          <w:sz w:val="24"/>
          <w:szCs w:val="24"/>
        </w:rPr>
        <w:t xml:space="preserve"> элементы комплекта метизов: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2987"/>
        <w:gridCol w:w="2087"/>
        <w:gridCol w:w="2786"/>
      </w:tblGrid>
      <w:tr w:rsidR="001714D7" w:rsidRPr="00605FE0" w14:paraId="61D1228A" w14:textId="77777777" w:rsidTr="005E6DF2">
        <w:tc>
          <w:tcPr>
            <w:tcW w:w="2594" w:type="dxa"/>
            <w:shd w:val="clear" w:color="auto" w:fill="auto"/>
          </w:tcPr>
          <w:p w14:paraId="61D12286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05FE0">
              <w:rPr>
                <w:b/>
                <w:sz w:val="24"/>
                <w:szCs w:val="24"/>
              </w:rPr>
              <w:t>Марка</w:t>
            </w:r>
            <w:r w:rsidR="00605FE0">
              <w:rPr>
                <w:b/>
                <w:sz w:val="24"/>
                <w:szCs w:val="24"/>
              </w:rPr>
              <w:t>, позиция</w:t>
            </w:r>
          </w:p>
        </w:tc>
        <w:tc>
          <w:tcPr>
            <w:tcW w:w="3042" w:type="dxa"/>
          </w:tcPr>
          <w:p w14:paraId="61D12287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05FE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15" w:type="dxa"/>
            <w:shd w:val="clear" w:color="auto" w:fill="auto"/>
          </w:tcPr>
          <w:p w14:paraId="61D12288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605FE0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862" w:type="dxa"/>
            <w:shd w:val="clear" w:color="auto" w:fill="auto"/>
          </w:tcPr>
          <w:p w14:paraId="61D12289" w14:textId="77777777" w:rsidR="001714D7" w:rsidRPr="00605FE0" w:rsidRDefault="00605FE0" w:rsidP="00605FE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Типовой</w:t>
            </w:r>
            <w:r w:rsidR="001714D7" w:rsidRPr="00605FE0">
              <w:rPr>
                <w:b/>
                <w:sz w:val="24"/>
                <w:szCs w:val="24"/>
              </w:rPr>
              <w:t xml:space="preserve"> чертеж</w:t>
            </w:r>
          </w:p>
        </w:tc>
      </w:tr>
      <w:tr w:rsidR="005E6DF2" w:rsidRPr="00605FE0" w14:paraId="61D1228F" w14:textId="77777777" w:rsidTr="005E6DF2">
        <w:tc>
          <w:tcPr>
            <w:tcW w:w="2594" w:type="dxa"/>
            <w:shd w:val="clear" w:color="auto" w:fill="auto"/>
          </w:tcPr>
          <w:p w14:paraId="61D1228B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ТВ 254</w:t>
            </w:r>
          </w:p>
        </w:tc>
        <w:tc>
          <w:tcPr>
            <w:tcW w:w="3042" w:type="dxa"/>
            <w:vMerge w:val="restart"/>
            <w:vAlign w:val="center"/>
          </w:tcPr>
          <w:p w14:paraId="61D1228C" w14:textId="77777777" w:rsidR="005E6DF2" w:rsidRPr="00605FE0" w:rsidRDefault="005E6DF2" w:rsidP="005E6DF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Траверса</w:t>
            </w:r>
          </w:p>
        </w:tc>
        <w:tc>
          <w:tcPr>
            <w:tcW w:w="2115" w:type="dxa"/>
            <w:shd w:val="clear" w:color="auto" w:fill="auto"/>
          </w:tcPr>
          <w:p w14:paraId="61D1228D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2</w:t>
            </w:r>
          </w:p>
        </w:tc>
        <w:tc>
          <w:tcPr>
            <w:tcW w:w="2862" w:type="dxa"/>
            <w:shd w:val="clear" w:color="auto" w:fill="auto"/>
          </w:tcPr>
          <w:p w14:paraId="61D1228E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05FE0">
              <w:rPr>
                <w:sz w:val="24"/>
                <w:szCs w:val="24"/>
                <w:lang w:val="en-US"/>
              </w:rPr>
              <w:t>3.407.1-164.20.02</w:t>
            </w:r>
          </w:p>
        </w:tc>
      </w:tr>
      <w:tr w:rsidR="005E6DF2" w:rsidRPr="00605FE0" w14:paraId="61D12294" w14:textId="77777777" w:rsidTr="005E6DF2">
        <w:tc>
          <w:tcPr>
            <w:tcW w:w="2594" w:type="dxa"/>
            <w:shd w:val="clear" w:color="auto" w:fill="auto"/>
          </w:tcPr>
          <w:p w14:paraId="61D12290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ТВ 256</w:t>
            </w:r>
          </w:p>
        </w:tc>
        <w:tc>
          <w:tcPr>
            <w:tcW w:w="3042" w:type="dxa"/>
            <w:vMerge/>
          </w:tcPr>
          <w:p w14:paraId="61D12291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61D12292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2</w:t>
            </w:r>
          </w:p>
        </w:tc>
        <w:tc>
          <w:tcPr>
            <w:tcW w:w="2862" w:type="dxa"/>
            <w:shd w:val="clear" w:color="auto" w:fill="auto"/>
          </w:tcPr>
          <w:p w14:paraId="61D12293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  <w:lang w:val="en-US"/>
              </w:rPr>
              <w:t>3.407.1-164.20.02</w:t>
            </w:r>
          </w:p>
        </w:tc>
      </w:tr>
      <w:tr w:rsidR="005E6DF2" w:rsidRPr="00605FE0" w14:paraId="61D12299" w14:textId="77777777" w:rsidTr="005E6DF2">
        <w:tc>
          <w:tcPr>
            <w:tcW w:w="2594" w:type="dxa"/>
            <w:shd w:val="clear" w:color="auto" w:fill="auto"/>
          </w:tcPr>
          <w:p w14:paraId="61D12295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ТВ 270</w:t>
            </w:r>
          </w:p>
        </w:tc>
        <w:tc>
          <w:tcPr>
            <w:tcW w:w="3042" w:type="dxa"/>
            <w:vMerge/>
          </w:tcPr>
          <w:p w14:paraId="61D12296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61D12297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2</w:t>
            </w:r>
          </w:p>
        </w:tc>
        <w:tc>
          <w:tcPr>
            <w:tcW w:w="2862" w:type="dxa"/>
            <w:shd w:val="clear" w:color="auto" w:fill="auto"/>
          </w:tcPr>
          <w:p w14:paraId="61D12298" w14:textId="77777777" w:rsidR="005E6DF2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05FE0">
              <w:rPr>
                <w:sz w:val="24"/>
                <w:szCs w:val="24"/>
                <w:lang w:val="en-US"/>
              </w:rPr>
              <w:t>3.407.1-164.20.05</w:t>
            </w:r>
          </w:p>
        </w:tc>
      </w:tr>
      <w:tr w:rsidR="001714D7" w:rsidRPr="00605FE0" w14:paraId="61D1229E" w14:textId="77777777" w:rsidTr="005E6DF2">
        <w:tc>
          <w:tcPr>
            <w:tcW w:w="2594" w:type="dxa"/>
            <w:shd w:val="clear" w:color="auto" w:fill="auto"/>
          </w:tcPr>
          <w:p w14:paraId="61D1229A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ЗП 250</w:t>
            </w:r>
          </w:p>
        </w:tc>
        <w:tc>
          <w:tcPr>
            <w:tcW w:w="3042" w:type="dxa"/>
          </w:tcPr>
          <w:p w14:paraId="61D1229B" w14:textId="77777777" w:rsidR="001714D7" w:rsidRPr="00605FE0" w:rsidRDefault="005E6DF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Заземляющий стержень</w:t>
            </w:r>
          </w:p>
        </w:tc>
        <w:tc>
          <w:tcPr>
            <w:tcW w:w="2115" w:type="dxa"/>
            <w:shd w:val="clear" w:color="auto" w:fill="auto"/>
          </w:tcPr>
          <w:p w14:paraId="61D1229C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2</w:t>
            </w:r>
          </w:p>
        </w:tc>
        <w:tc>
          <w:tcPr>
            <w:tcW w:w="2862" w:type="dxa"/>
            <w:shd w:val="clear" w:color="auto" w:fill="auto"/>
          </w:tcPr>
          <w:p w14:paraId="61D1229D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05FE0">
              <w:rPr>
                <w:sz w:val="24"/>
                <w:szCs w:val="24"/>
                <w:lang w:val="en-US"/>
              </w:rPr>
              <w:t>3.407.1-164.01.02</w:t>
            </w:r>
          </w:p>
        </w:tc>
      </w:tr>
      <w:tr w:rsidR="001714D7" w:rsidRPr="00605FE0" w14:paraId="61D122A3" w14:textId="77777777" w:rsidTr="005E6DF2">
        <w:tc>
          <w:tcPr>
            <w:tcW w:w="2594" w:type="dxa"/>
            <w:shd w:val="clear" w:color="auto" w:fill="auto"/>
          </w:tcPr>
          <w:p w14:paraId="61D1229F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Б 250</w:t>
            </w:r>
          </w:p>
        </w:tc>
        <w:tc>
          <w:tcPr>
            <w:tcW w:w="3042" w:type="dxa"/>
            <w:vMerge w:val="restart"/>
            <w:vAlign w:val="center"/>
          </w:tcPr>
          <w:p w14:paraId="61D122A0" w14:textId="77777777" w:rsidR="001714D7" w:rsidRPr="00605FE0" w:rsidRDefault="001714D7" w:rsidP="005E6DF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Специальные болты</w:t>
            </w:r>
          </w:p>
        </w:tc>
        <w:tc>
          <w:tcPr>
            <w:tcW w:w="2115" w:type="dxa"/>
            <w:shd w:val="clear" w:color="auto" w:fill="auto"/>
          </w:tcPr>
          <w:p w14:paraId="61D122A1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3</w:t>
            </w:r>
          </w:p>
        </w:tc>
        <w:tc>
          <w:tcPr>
            <w:tcW w:w="2862" w:type="dxa"/>
            <w:shd w:val="clear" w:color="auto" w:fill="auto"/>
          </w:tcPr>
          <w:p w14:paraId="61D122A2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05FE0">
              <w:rPr>
                <w:sz w:val="24"/>
                <w:szCs w:val="24"/>
                <w:lang w:val="en-US"/>
              </w:rPr>
              <w:t>3.407.1-164.20.12</w:t>
            </w:r>
          </w:p>
        </w:tc>
      </w:tr>
      <w:tr w:rsidR="001714D7" w:rsidRPr="00605FE0" w14:paraId="61D122A8" w14:textId="77777777" w:rsidTr="005E6DF2">
        <w:tc>
          <w:tcPr>
            <w:tcW w:w="2594" w:type="dxa"/>
            <w:shd w:val="clear" w:color="auto" w:fill="auto"/>
          </w:tcPr>
          <w:p w14:paraId="61D122A4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Б 253</w:t>
            </w:r>
          </w:p>
        </w:tc>
        <w:tc>
          <w:tcPr>
            <w:tcW w:w="3042" w:type="dxa"/>
            <w:vMerge/>
          </w:tcPr>
          <w:p w14:paraId="61D122A5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14:paraId="61D122A6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3</w:t>
            </w:r>
          </w:p>
        </w:tc>
        <w:tc>
          <w:tcPr>
            <w:tcW w:w="2862" w:type="dxa"/>
            <w:shd w:val="clear" w:color="auto" w:fill="auto"/>
          </w:tcPr>
          <w:p w14:paraId="61D122A7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605FE0">
              <w:rPr>
                <w:sz w:val="24"/>
                <w:szCs w:val="24"/>
                <w:lang w:val="en-US"/>
              </w:rPr>
              <w:t>3.407.1-164.20.12</w:t>
            </w:r>
          </w:p>
        </w:tc>
      </w:tr>
      <w:tr w:rsidR="001714D7" w:rsidRPr="00605FE0" w14:paraId="61D122AD" w14:textId="77777777" w:rsidTr="005E6DF2">
        <w:tc>
          <w:tcPr>
            <w:tcW w:w="2594" w:type="dxa"/>
            <w:shd w:val="clear" w:color="auto" w:fill="auto"/>
          </w:tcPr>
          <w:p w14:paraId="61D122A9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ТС 251</w:t>
            </w:r>
          </w:p>
        </w:tc>
        <w:tc>
          <w:tcPr>
            <w:tcW w:w="3042" w:type="dxa"/>
          </w:tcPr>
          <w:p w14:paraId="61D122AA" w14:textId="77777777" w:rsidR="001714D7" w:rsidRPr="00605FE0" w:rsidRDefault="00AF1752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 w:rsidRPr="00605FE0">
              <w:rPr>
                <w:sz w:val="24"/>
                <w:szCs w:val="24"/>
              </w:rPr>
              <w:t>Тросостойка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61D122AB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1</w:t>
            </w:r>
          </w:p>
        </w:tc>
        <w:tc>
          <w:tcPr>
            <w:tcW w:w="2862" w:type="dxa"/>
            <w:shd w:val="clear" w:color="auto" w:fill="auto"/>
          </w:tcPr>
          <w:p w14:paraId="61D122AC" w14:textId="77777777" w:rsidR="001714D7" w:rsidRPr="00605FE0" w:rsidRDefault="001714D7" w:rsidP="000E1B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05FE0">
              <w:rPr>
                <w:sz w:val="24"/>
                <w:szCs w:val="24"/>
              </w:rPr>
              <w:t>3.407.1-164.03.00</w:t>
            </w:r>
          </w:p>
        </w:tc>
      </w:tr>
    </w:tbl>
    <w:p w14:paraId="61D122AE" w14:textId="77777777" w:rsidR="0017201E" w:rsidRDefault="0017201E" w:rsidP="0017201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61D122AF" w14:textId="77777777" w:rsidR="00605FE0" w:rsidRDefault="00605FE0" w:rsidP="00605FE0">
      <w:pPr>
        <w:pStyle w:val="ad"/>
        <w:numPr>
          <w:ilvl w:val="0"/>
          <w:numId w:val="3"/>
        </w:numPr>
        <w:tabs>
          <w:tab w:val="left" w:pos="0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1D122B0" w14:textId="77777777" w:rsidR="00605FE0" w:rsidRDefault="00605FE0" w:rsidP="00605FE0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14:paraId="61D122B1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1D122B2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1D122B3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1D122B4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1D122B5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14:paraId="61D122B6" w14:textId="77777777" w:rsidR="00605FE0" w:rsidRDefault="00605FE0" w:rsidP="00605F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1D122B7" w14:textId="29086C82" w:rsidR="00605FE0" w:rsidRDefault="00605FE0" w:rsidP="00605FE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метизов для нужд </w:t>
      </w:r>
      <w:r w:rsidR="006D4151">
        <w:rPr>
          <w:sz w:val="24"/>
          <w:szCs w:val="24"/>
        </w:rPr>
        <w:t>П</w:t>
      </w:r>
      <w:r w:rsidR="008F2DE6">
        <w:rPr>
          <w:sz w:val="24"/>
          <w:szCs w:val="24"/>
        </w:rPr>
        <w:t>АО «</w:t>
      </w:r>
      <w:proofErr w:type="spellStart"/>
      <w:r w:rsidR="008F2DE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1D122B8" w14:textId="77777777" w:rsidR="00605FE0" w:rsidRDefault="00605FE0" w:rsidP="00605FE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14:paraId="61D122B9" w14:textId="77777777" w:rsidR="00605FE0" w:rsidRDefault="00605FE0" w:rsidP="00605FE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Типовых чертежей в соответствии с таблицей этого ТЗ;</w:t>
      </w:r>
    </w:p>
    <w:p w14:paraId="61D122BA" w14:textId="77777777" w:rsidR="00605FE0" w:rsidRDefault="00605FE0" w:rsidP="00605FE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1D122BB" w14:textId="77777777" w:rsidR="00605FE0" w:rsidRDefault="00605FE0" w:rsidP="00605FE0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14:paraId="61D122BC" w14:textId="77777777" w:rsidR="00605FE0" w:rsidRDefault="00605FE0" w:rsidP="00605FE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1D122BD" w14:textId="77777777" w:rsidR="00605FE0" w:rsidRDefault="00605FE0" w:rsidP="00605FE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14:paraId="61D122BE" w14:textId="77777777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1D122BF" w14:textId="77777777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14:paraId="61D122C0" w14:textId="77777777" w:rsidR="00605FE0" w:rsidRDefault="00605FE0" w:rsidP="00605FE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14:paraId="61D122C1" w14:textId="77777777" w:rsidR="00605FE0" w:rsidRDefault="00605FE0" w:rsidP="00605FE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14:paraId="61D122C2" w14:textId="77777777" w:rsidR="00605FE0" w:rsidRDefault="00605FE0" w:rsidP="00605FE0">
      <w:pPr>
        <w:spacing w:line="276" w:lineRule="auto"/>
        <w:rPr>
          <w:sz w:val="24"/>
          <w:szCs w:val="24"/>
        </w:rPr>
      </w:pPr>
    </w:p>
    <w:p w14:paraId="61D122C3" w14:textId="77777777" w:rsidR="00605FE0" w:rsidRDefault="00605FE0" w:rsidP="00605F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1D122C4" w14:textId="77777777" w:rsidR="00605FE0" w:rsidRDefault="00605FE0" w:rsidP="00605F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1D122C5" w14:textId="77777777" w:rsidR="00605FE0" w:rsidRDefault="00605FE0" w:rsidP="00605F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D122C6" w14:textId="77777777" w:rsidR="00605FE0" w:rsidRDefault="00605FE0" w:rsidP="00605F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D122C7" w14:textId="77777777" w:rsidR="00605FE0" w:rsidRDefault="00605FE0" w:rsidP="00605F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1D122C8" w14:textId="77777777" w:rsidR="00605FE0" w:rsidRDefault="00605FE0" w:rsidP="00605F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D122C9" w14:textId="77777777" w:rsidR="00605FE0" w:rsidRDefault="00605FE0" w:rsidP="00605F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D122CA" w14:textId="77777777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14:paraId="61D122CB" w14:textId="77777777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1D122CC" w14:textId="77777777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сертификат соответствия и свидетельство о приемке на поставляемые метизы, на русском языке.</w:t>
      </w:r>
    </w:p>
    <w:p w14:paraId="61D122CD" w14:textId="77777777" w:rsidR="00605FE0" w:rsidRDefault="00605FE0" w:rsidP="00605F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14:paraId="61D122CE" w14:textId="77777777" w:rsidR="00605FE0" w:rsidRDefault="00605FE0" w:rsidP="00605FE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AC4C0F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14:paraId="61D122CF" w14:textId="77777777" w:rsidR="00605FE0" w:rsidRDefault="00605FE0" w:rsidP="00605FE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61D122D0" w14:textId="77777777" w:rsidR="00605FE0" w:rsidRDefault="00605FE0" w:rsidP="00605F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1D122D1" w14:textId="496498C3" w:rsidR="00605FE0" w:rsidRDefault="00605FE0" w:rsidP="00605F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метизов должна пройти входной контроль, осуществляемый представителями филиалов </w:t>
      </w:r>
      <w:r w:rsidR="006D4151">
        <w:rPr>
          <w:szCs w:val="24"/>
        </w:rPr>
        <w:t>П</w:t>
      </w:r>
      <w:r w:rsidR="008F2DE6">
        <w:rPr>
          <w:szCs w:val="24"/>
        </w:rPr>
        <w:t>АО «</w:t>
      </w:r>
      <w:proofErr w:type="spellStart"/>
      <w:r w:rsidR="008F2DE6">
        <w:rPr>
          <w:szCs w:val="24"/>
        </w:rPr>
        <w:t>Россети</w:t>
      </w:r>
      <w:proofErr w:type="spellEnd"/>
      <w:r>
        <w:rPr>
          <w:szCs w:val="24"/>
        </w:rPr>
        <w:t xml:space="preserve"> Центр</w:t>
      </w:r>
      <w:r w:rsidR="008F2DE6">
        <w:rPr>
          <w:szCs w:val="24"/>
        </w:rPr>
        <w:t>»</w:t>
      </w:r>
      <w:r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61D122D2" w14:textId="77777777" w:rsidR="00605FE0" w:rsidRDefault="00605FE0" w:rsidP="00605F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D122D3" w14:textId="77777777" w:rsidR="00605FE0" w:rsidRDefault="00605FE0" w:rsidP="00605FE0">
      <w:pPr>
        <w:rPr>
          <w:sz w:val="26"/>
          <w:szCs w:val="26"/>
        </w:rPr>
      </w:pPr>
    </w:p>
    <w:p w14:paraId="61D122D4" w14:textId="77777777" w:rsidR="00605FE0" w:rsidRDefault="00605FE0" w:rsidP="00605FE0">
      <w:pPr>
        <w:rPr>
          <w:sz w:val="26"/>
          <w:szCs w:val="26"/>
        </w:rPr>
      </w:pPr>
    </w:p>
    <w:p w14:paraId="5EAB166B" w14:textId="77777777" w:rsidR="00665E69" w:rsidRPr="00AF0853" w:rsidRDefault="00665E69" w:rsidP="00665E6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87E1E8" w14:textId="19B9C210" w:rsidR="00665E69" w:rsidRDefault="00EC1C43" w:rsidP="00665E69">
      <w:pPr>
        <w:rPr>
          <w:sz w:val="26"/>
          <w:szCs w:val="26"/>
        </w:rPr>
      </w:pPr>
      <w:proofErr w:type="spellStart"/>
      <w:r>
        <w:rPr>
          <w:sz w:val="26"/>
          <w:szCs w:val="26"/>
          <w:u w:val="single"/>
        </w:rPr>
        <w:t>И.О.</w:t>
      </w:r>
      <w:r w:rsidR="00665E69">
        <w:rPr>
          <w:sz w:val="26"/>
          <w:szCs w:val="26"/>
          <w:u w:val="single"/>
        </w:rPr>
        <w:t>Начальник</w:t>
      </w:r>
      <w:r>
        <w:rPr>
          <w:sz w:val="26"/>
          <w:szCs w:val="26"/>
          <w:u w:val="single"/>
        </w:rPr>
        <w:t>а</w:t>
      </w:r>
      <w:proofErr w:type="spellEnd"/>
      <w:r w:rsidR="00665E69">
        <w:rPr>
          <w:sz w:val="26"/>
          <w:szCs w:val="26"/>
          <w:u w:val="single"/>
        </w:rPr>
        <w:t xml:space="preserve"> СЛЭП</w:t>
      </w:r>
      <w:r w:rsidR="00665E69">
        <w:rPr>
          <w:sz w:val="26"/>
          <w:szCs w:val="26"/>
        </w:rPr>
        <w:t>________/__________________/__</w:t>
      </w:r>
      <w:r w:rsidR="00E20A5A">
        <w:rPr>
          <w:sz w:val="26"/>
          <w:szCs w:val="26"/>
          <w:u w:val="single"/>
        </w:rPr>
        <w:t>Куршин А.Ф</w:t>
      </w:r>
      <w:r>
        <w:rPr>
          <w:sz w:val="26"/>
          <w:szCs w:val="26"/>
          <w:u w:val="single"/>
        </w:rPr>
        <w:t>.</w:t>
      </w:r>
      <w:r w:rsidR="00665E69">
        <w:rPr>
          <w:sz w:val="26"/>
          <w:szCs w:val="26"/>
          <w:u w:val="single"/>
        </w:rPr>
        <w:t>___</w:t>
      </w:r>
    </w:p>
    <w:p w14:paraId="4BF275B8" w14:textId="5FA946A8" w:rsidR="00665E69" w:rsidRDefault="00665E69" w:rsidP="00665E69">
      <w:pPr>
        <w:rPr>
          <w:sz w:val="22"/>
          <w:szCs w:val="22"/>
        </w:rPr>
      </w:pPr>
      <w:r w:rsidRPr="005600B7">
        <w:rPr>
          <w:sz w:val="12"/>
          <w:szCs w:val="12"/>
        </w:rPr>
        <w:t xml:space="preserve">                   должность                               </w:t>
      </w:r>
      <w:r>
        <w:rPr>
          <w:sz w:val="12"/>
          <w:szCs w:val="12"/>
        </w:rPr>
        <w:t xml:space="preserve">                                                           </w:t>
      </w:r>
      <w:r w:rsidRPr="005600B7">
        <w:rPr>
          <w:sz w:val="12"/>
          <w:szCs w:val="12"/>
        </w:rPr>
        <w:t xml:space="preserve">       подпись                  </w:t>
      </w:r>
      <w:r>
        <w:rPr>
          <w:sz w:val="12"/>
          <w:szCs w:val="12"/>
        </w:rPr>
        <w:t xml:space="preserve">                                   </w:t>
      </w:r>
      <w:r w:rsidRPr="005600B7">
        <w:rPr>
          <w:sz w:val="12"/>
          <w:szCs w:val="12"/>
        </w:rPr>
        <w:t xml:space="preserve">   Фамилия И.О</w:t>
      </w:r>
      <w:r>
        <w:rPr>
          <w:sz w:val="22"/>
          <w:szCs w:val="22"/>
        </w:rPr>
        <w:t xml:space="preserve">.         </w:t>
      </w:r>
    </w:p>
    <w:p w14:paraId="2F9AF806" w14:textId="77777777" w:rsidR="00665E69" w:rsidRDefault="00665E69" w:rsidP="00665E69">
      <w:pPr>
        <w:ind w:left="720"/>
        <w:rPr>
          <w:rStyle w:val="n-product-specvalue-inner"/>
        </w:rPr>
      </w:pPr>
    </w:p>
    <w:p w14:paraId="6729D266" w14:textId="3968951B" w:rsidR="00665E69" w:rsidRPr="007E6F3B" w:rsidRDefault="00665E69" w:rsidP="00665E6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</w:t>
      </w:r>
    </w:p>
    <w:p w14:paraId="61D122D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6D335" w14:textId="77777777" w:rsidR="001B5A52" w:rsidRDefault="001B5A52">
      <w:r>
        <w:separator/>
      </w:r>
    </w:p>
  </w:endnote>
  <w:endnote w:type="continuationSeparator" w:id="0">
    <w:p w14:paraId="57D6D260" w14:textId="77777777" w:rsidR="001B5A52" w:rsidRDefault="001B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165ED" w14:textId="77777777" w:rsidR="001B5A52" w:rsidRDefault="001B5A52">
      <w:r>
        <w:separator/>
      </w:r>
    </w:p>
  </w:footnote>
  <w:footnote w:type="continuationSeparator" w:id="0">
    <w:p w14:paraId="55C8953B" w14:textId="77777777" w:rsidR="001B5A52" w:rsidRDefault="001B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122DC" w14:textId="77777777" w:rsidR="00AD7048" w:rsidRDefault="008672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1D122D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E79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4F3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1CF1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4D7"/>
    <w:rsid w:val="00171D14"/>
    <w:rsid w:val="0017201E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A52"/>
    <w:rsid w:val="001B7FD4"/>
    <w:rsid w:val="001C0CD9"/>
    <w:rsid w:val="001C1248"/>
    <w:rsid w:val="001C19CB"/>
    <w:rsid w:val="001C347A"/>
    <w:rsid w:val="001C37EA"/>
    <w:rsid w:val="001C4AD8"/>
    <w:rsid w:val="001C4CAC"/>
    <w:rsid w:val="001C5218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1C8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0CC9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E3F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6DF2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5FE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E69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279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151"/>
    <w:rsid w:val="006D4AD2"/>
    <w:rsid w:val="006D4C35"/>
    <w:rsid w:val="006D51BB"/>
    <w:rsid w:val="006D533A"/>
    <w:rsid w:val="006D5379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26A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57C12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0BE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2FB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77B"/>
    <w:rsid w:val="008E1CB0"/>
    <w:rsid w:val="008E25AE"/>
    <w:rsid w:val="008E4456"/>
    <w:rsid w:val="008E495A"/>
    <w:rsid w:val="008E4989"/>
    <w:rsid w:val="008E6506"/>
    <w:rsid w:val="008E65D5"/>
    <w:rsid w:val="008E7072"/>
    <w:rsid w:val="008E78B7"/>
    <w:rsid w:val="008E7F56"/>
    <w:rsid w:val="008F0662"/>
    <w:rsid w:val="008F2DE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CEE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2B2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33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6EB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36BF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4C0F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752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9FC"/>
    <w:rsid w:val="00B4184D"/>
    <w:rsid w:val="00B42BD5"/>
    <w:rsid w:val="00B43052"/>
    <w:rsid w:val="00B4318F"/>
    <w:rsid w:val="00B45886"/>
    <w:rsid w:val="00B45EAF"/>
    <w:rsid w:val="00B46A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6B1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674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DB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1FE5"/>
    <w:rsid w:val="00C93EC2"/>
    <w:rsid w:val="00C947B3"/>
    <w:rsid w:val="00C94BA4"/>
    <w:rsid w:val="00C9764E"/>
    <w:rsid w:val="00CA1F26"/>
    <w:rsid w:val="00CA1FF3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109"/>
    <w:rsid w:val="00CC5635"/>
    <w:rsid w:val="00CD3354"/>
    <w:rsid w:val="00CD48A1"/>
    <w:rsid w:val="00CD693A"/>
    <w:rsid w:val="00CD7961"/>
    <w:rsid w:val="00CD7C0C"/>
    <w:rsid w:val="00CD7E26"/>
    <w:rsid w:val="00CD7F57"/>
    <w:rsid w:val="00CE1406"/>
    <w:rsid w:val="00CE1461"/>
    <w:rsid w:val="00CE186F"/>
    <w:rsid w:val="00CE5D25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3B4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A5A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C43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705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009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12271"/>
  <w15:docId w15:val="{30ED9874-DED4-4672-9715-F4D5030C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4">
    <w:name w:val="annotation reference"/>
    <w:semiHidden/>
    <w:unhideWhenUsed/>
    <w:rsid w:val="003F6831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3F6831"/>
  </w:style>
  <w:style w:type="character" w:customStyle="1" w:styleId="af6">
    <w:name w:val="Текст примечания Знак"/>
    <w:basedOn w:val="a1"/>
    <w:link w:val="af5"/>
    <w:semiHidden/>
    <w:rsid w:val="003F6831"/>
  </w:style>
  <w:style w:type="paragraph" w:styleId="af7">
    <w:name w:val="annotation subject"/>
    <w:basedOn w:val="af5"/>
    <w:next w:val="af5"/>
    <w:link w:val="af8"/>
    <w:semiHidden/>
    <w:unhideWhenUsed/>
    <w:rsid w:val="003F6831"/>
    <w:rPr>
      <w:b/>
      <w:bCs/>
    </w:rPr>
  </w:style>
  <w:style w:type="character" w:customStyle="1" w:styleId="af8">
    <w:name w:val="Тема примечания Знак"/>
    <w:link w:val="af7"/>
    <w:semiHidden/>
    <w:rsid w:val="003F6831"/>
    <w:rPr>
      <w:b/>
      <w:bCs/>
    </w:rPr>
  </w:style>
  <w:style w:type="paragraph" w:styleId="af9">
    <w:name w:val="Balloon Text"/>
    <w:basedOn w:val="a0"/>
    <w:link w:val="afa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665E69"/>
    <w:rPr>
      <w:b/>
      <w:sz w:val="2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665E69"/>
  </w:style>
  <w:style w:type="character" w:customStyle="1" w:styleId="n-product-specvalue-inner">
    <w:name w:val="n-product-spec__value-inner"/>
    <w:rsid w:val="00665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FA-F143-46BE-A9C7-2674642A2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E8A966E-CA12-4AEB-BEDC-393953A6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4AB14-7107-45FB-9D16-17A3FDBF1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D12DB-8836-4E41-9FEC-7F3827130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Расихина Галина Сергеевна</cp:lastModifiedBy>
  <cp:revision>2</cp:revision>
  <cp:lastPrinted>2015-04-17T10:43:00Z</cp:lastPrinted>
  <dcterms:created xsi:type="dcterms:W3CDTF">2022-09-20T12:07:00Z</dcterms:created>
  <dcterms:modified xsi:type="dcterms:W3CDTF">2022-09-20T12:07:00Z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